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6275A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PLOMMER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D706896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2C690182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36BA8D9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43977C1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Isham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14:paraId="0BB408AC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Robert James of London, salter(q.v.).</w:t>
      </w:r>
    </w:p>
    <w:p w14:paraId="14BD74FF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33E0B31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E402540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DE1E8E8" w14:textId="77777777" w:rsidR="00166AC0" w:rsidRDefault="00166AC0" w:rsidP="00166AC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1EB0F243" w14:textId="77777777" w:rsidR="006B2F86" w:rsidRPr="00E71FC3" w:rsidRDefault="00166A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C67D7" w14:textId="77777777" w:rsidR="00166AC0" w:rsidRDefault="00166AC0" w:rsidP="00E71FC3">
      <w:r>
        <w:separator/>
      </w:r>
    </w:p>
  </w:endnote>
  <w:endnote w:type="continuationSeparator" w:id="0">
    <w:p w14:paraId="1575A756" w14:textId="77777777" w:rsidR="00166AC0" w:rsidRDefault="00166A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E55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1B76B" w14:textId="77777777" w:rsidR="00166AC0" w:rsidRDefault="00166AC0" w:rsidP="00E71FC3">
      <w:r>
        <w:separator/>
      </w:r>
    </w:p>
  </w:footnote>
  <w:footnote w:type="continuationSeparator" w:id="0">
    <w:p w14:paraId="77E00617" w14:textId="77777777" w:rsidR="00166AC0" w:rsidRDefault="00166A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AC0"/>
    <w:rsid w:val="00166AC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F3AA6"/>
  <w15:chartTrackingRefBased/>
  <w15:docId w15:val="{C21991D2-AA40-4948-A27E-074A951C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6A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66A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2018-11-04T19:51:00Z</dcterms:created>
  <dcterms:modified xsi:type="dcterms:W3CDTF">2018-11-04T19:52:00Z</dcterms:modified>
</cp:coreProperties>
</file>